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0"/>
        <w:gridCol w:w="2304"/>
      </w:tblGrid>
      <w:tr w:rsidR="00DA6A86" w:rsidRPr="00A1466A" w14:paraId="28CCDD1B" w14:textId="77777777" w:rsidTr="00DA6A86">
        <w:tblPrEx>
          <w:tblCellMar>
            <w:top w:w="0" w:type="dxa"/>
            <w:bottom w:w="0" w:type="dxa"/>
          </w:tblCellMar>
        </w:tblPrEx>
        <w:trPr>
          <w:cantSplit/>
          <w:trHeight w:val="1418"/>
          <w:jc w:val="center"/>
        </w:trPr>
        <w:tc>
          <w:tcPr>
            <w:tcW w:w="7020" w:type="dxa"/>
            <w:shd w:val="clear" w:color="auto" w:fill="auto"/>
            <w:vAlign w:val="center"/>
          </w:tcPr>
          <w:p w14:paraId="5A246CCD" w14:textId="77777777" w:rsidR="00DA6A86" w:rsidRPr="00E8178F" w:rsidRDefault="00DA6A86" w:rsidP="00422771">
            <w:pPr>
              <w:pStyle w:val="BodyText2"/>
              <w:spacing w:before="0"/>
              <w:ind w:left="-5"/>
              <w:jc w:val="center"/>
              <w:rPr>
                <w:rFonts w:cs="Arial"/>
                <w:b/>
                <w:sz w:val="36"/>
                <w:szCs w:val="36"/>
              </w:rPr>
            </w:pPr>
            <w:r w:rsidRPr="00E8178F">
              <w:rPr>
                <w:rFonts w:ascii="Arial" w:hAnsi="Arial" w:cs="Arial"/>
                <w:b/>
                <w:sz w:val="36"/>
                <w:szCs w:val="36"/>
              </w:rPr>
              <w:t>Supplier Document Cover Page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426EE4A4" w14:textId="2185E23B" w:rsidR="00DA6A86" w:rsidRPr="00A1466A" w:rsidRDefault="00066C27" w:rsidP="00E8178F">
            <w:pPr>
              <w:jc w:val="center"/>
              <w:rPr>
                <w:rFonts w:cs="Arial"/>
                <w:color w:val="0000FF"/>
                <w:sz w:val="20"/>
              </w:rPr>
            </w:pPr>
            <w:bookmarkStart w:id="0" w:name="DRIMS_Subject"/>
            <w:bookmarkStart w:id="1" w:name="_GoBack"/>
            <w:bookmarkEnd w:id="0"/>
            <w:bookmarkEnd w:id="1"/>
            <w:r w:rsidRPr="002966A0">
              <w:rPr>
                <w:noProof/>
              </w:rPr>
              <w:drawing>
                <wp:inline distT="0" distB="0" distL="0" distR="0" wp14:anchorId="459CD943" wp14:editId="2844A36A">
                  <wp:extent cx="1228725" cy="466725"/>
                  <wp:effectExtent l="0" t="0" r="0" b="0"/>
                  <wp:docPr id="1" name="Picture 1" descr="Could not load the company log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uld not load the company log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463E32" w14:textId="77777777" w:rsidR="00DA6A86" w:rsidRPr="00A1466A" w:rsidRDefault="00DA6A86" w:rsidP="00E8178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</w:tbl>
    <w:p w14:paraId="564B1F96" w14:textId="77777777" w:rsidR="00DA6A86" w:rsidRPr="00D15172" w:rsidRDefault="00DA6A86" w:rsidP="00DA6A86">
      <w:pPr>
        <w:jc w:val="center"/>
        <w:rPr>
          <w:rFonts w:cs="Arial"/>
          <w:i/>
          <w:spacing w:val="-2"/>
          <w:sz w:val="24"/>
          <w:szCs w:val="24"/>
        </w:rPr>
      </w:pPr>
    </w:p>
    <w:p w14:paraId="1B07A1F9" w14:textId="77777777" w:rsidR="00DA6A86" w:rsidRPr="00D15172" w:rsidRDefault="00790E8F" w:rsidP="00DA6A86">
      <w:pPr>
        <w:suppressAutoHyphens/>
        <w:jc w:val="center"/>
        <w:rPr>
          <w:rFonts w:cs="Arial"/>
          <w:b/>
          <w:sz w:val="28"/>
          <w:szCs w:val="28"/>
        </w:rPr>
      </w:pPr>
      <w:r w:rsidRPr="00790E8F">
        <w:rPr>
          <w:rFonts w:cs="Arial"/>
          <w:b/>
          <w:sz w:val="28"/>
          <w:szCs w:val="28"/>
        </w:rPr>
        <w:t>GWF4 Development SPS</w:t>
      </w:r>
      <w:r w:rsidR="00DA6A86" w:rsidRPr="00D15172">
        <w:rPr>
          <w:rFonts w:cs="Arial"/>
          <w:b/>
          <w:sz w:val="28"/>
          <w:szCs w:val="28"/>
        </w:rPr>
        <w:t xml:space="preserve"> Project</w:t>
      </w:r>
    </w:p>
    <w:p w14:paraId="0EDD9731" w14:textId="77777777" w:rsidR="00DA6A86" w:rsidRPr="00A1466A" w:rsidRDefault="00DA6A86" w:rsidP="00DA6A86">
      <w:pPr>
        <w:suppressAutoHyphens/>
        <w:jc w:val="center"/>
        <w:rPr>
          <w:rFonts w:cs="Arial"/>
        </w:rPr>
      </w:pPr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24"/>
        <w:gridCol w:w="7336"/>
      </w:tblGrid>
      <w:tr w:rsidR="005620D9" w:rsidRPr="009327E3" w14:paraId="79C1847D" w14:textId="77777777" w:rsidTr="004A5827">
        <w:trPr>
          <w:trHeight w:val="510"/>
        </w:trPr>
        <w:tc>
          <w:tcPr>
            <w:tcW w:w="2024" w:type="dxa"/>
            <w:vAlign w:val="center"/>
          </w:tcPr>
          <w:p w14:paraId="65FDDC16" w14:textId="77777777" w:rsidR="005620D9" w:rsidRPr="009327E3" w:rsidRDefault="005620D9" w:rsidP="004A5827">
            <w:pPr>
              <w:suppressAutoHyphens/>
              <w:rPr>
                <w:rFonts w:cs="Arial"/>
                <w:b/>
                <w:spacing w:val="-2"/>
                <w:sz w:val="20"/>
              </w:rPr>
            </w:pPr>
            <w:r w:rsidRPr="009327E3">
              <w:rPr>
                <w:rFonts w:cs="Arial"/>
                <w:b/>
                <w:spacing w:val="-2"/>
                <w:sz w:val="20"/>
              </w:rPr>
              <w:t>Document Title:</w:t>
            </w:r>
          </w:p>
        </w:tc>
        <w:tc>
          <w:tcPr>
            <w:tcW w:w="7336" w:type="dxa"/>
            <w:vAlign w:val="center"/>
          </w:tcPr>
          <w:sdt>
            <w:sdtPr>
              <w:rPr>
                <w:rFonts w:cs="Arial"/>
                <w:bCs/>
                <w:spacing w:val="-2"/>
                <w:sz w:val="20"/>
              </w:rPr>
              <w:id w:val="2144452721"/>
              <w:placeholder>
                <w:docPart w:val="DefaultPlaceholder_-1854013440"/>
              </w:placeholder>
              <w15:dataBinding w:prefixMappings="xmlns:ns0='http://software-innovation/documentproduction' " w:xpath="/ns0:customXmlPart[1]/ns0:view[1]/ns0:fields[1]/ns0:field[9]" w:storeItemID="{3A0FE8F4-1287-4CE6-8E5D-C73BCF8C0228}" w16sdtdh:storeItemChecksum="1x/Yhw=="/>
            </w:sdtPr>
            <w:sdtContent>
              <w:p w14:paraId="56F1150D" w14:textId="64D5676B" w:rsidR="005620D9" w:rsidRPr="009327E3" w:rsidRDefault="00531A55" w:rsidP="004A5827">
                <w:pPr>
                  <w:suppressAutoHyphens/>
                  <w:rPr>
                    <w:rFonts w:cs="Arial"/>
                    <w:bCs/>
                    <w:spacing w:val="-2"/>
                    <w:sz w:val="20"/>
                  </w:rPr>
                </w:pPr>
                <w:r>
                  <w:rPr>
                    <w:rFonts w:cs="Arial"/>
                    <w:bCs/>
                    <w:spacing w:val="-2"/>
                    <w:sz w:val="20"/>
                  </w:rPr>
                  <w:t>TITLE</w:t>
                </w:r>
              </w:p>
            </w:sdtContent>
          </w:sdt>
        </w:tc>
      </w:tr>
    </w:tbl>
    <w:p w14:paraId="1004976A" w14:textId="77777777" w:rsidR="005620D9" w:rsidRPr="009327E3" w:rsidRDefault="005620D9" w:rsidP="00DA6A86">
      <w:pPr>
        <w:tabs>
          <w:tab w:val="left" w:pos="1843"/>
        </w:tabs>
        <w:suppressAutoHyphens/>
        <w:ind w:left="1845" w:hanging="1845"/>
        <w:rPr>
          <w:rFonts w:cs="Arial"/>
          <w:b/>
          <w:spacing w:val="-2"/>
          <w:sz w:val="24"/>
          <w:szCs w:val="24"/>
        </w:rPr>
      </w:pPr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99"/>
        <w:gridCol w:w="2932"/>
        <w:gridCol w:w="1129"/>
        <w:gridCol w:w="3300"/>
      </w:tblGrid>
      <w:tr w:rsidR="00DA6A86" w:rsidRPr="009327E3" w14:paraId="03596A93" w14:textId="77777777" w:rsidTr="004A5827">
        <w:trPr>
          <w:trHeight w:val="510"/>
        </w:trPr>
        <w:tc>
          <w:tcPr>
            <w:tcW w:w="1999" w:type="dxa"/>
            <w:vAlign w:val="center"/>
          </w:tcPr>
          <w:p w14:paraId="1B31757B" w14:textId="77777777" w:rsidR="00DA6A86" w:rsidRPr="009327E3" w:rsidRDefault="00422771" w:rsidP="004A5827">
            <w:pPr>
              <w:suppressAutoHyphens/>
              <w:rPr>
                <w:rFonts w:cs="Arial"/>
                <w:b/>
                <w:spacing w:val="-2"/>
                <w:sz w:val="20"/>
              </w:rPr>
            </w:pPr>
            <w:r w:rsidRPr="009327E3">
              <w:rPr>
                <w:rFonts w:cs="Arial"/>
                <w:b/>
                <w:spacing w:val="-2"/>
                <w:sz w:val="20"/>
              </w:rPr>
              <w:t>Woodside</w:t>
            </w:r>
            <w:r w:rsidR="00DA6A86" w:rsidRPr="009327E3">
              <w:rPr>
                <w:rFonts w:cs="Arial"/>
                <w:b/>
                <w:spacing w:val="-2"/>
                <w:sz w:val="20"/>
              </w:rPr>
              <w:t xml:space="preserve"> Doc No:</w:t>
            </w:r>
          </w:p>
        </w:tc>
        <w:tc>
          <w:tcPr>
            <w:tcW w:w="2932" w:type="dxa"/>
            <w:vAlign w:val="center"/>
          </w:tcPr>
          <w:sdt>
            <w:sdtPr>
              <w:rPr>
                <w:rFonts w:cs="Arial"/>
                <w:spacing w:val="-2"/>
                <w:sz w:val="20"/>
              </w:rPr>
              <w:id w:val="-1828590067"/>
              <w:placeholder>
                <w:docPart w:val="DefaultPlaceholder_-1854013440"/>
              </w:placeholder>
              <w15:dataBinding w:prefixMappings="xmlns:ns0='http://software-innovation/documentproduction' " w:xpath="/ns0:customXmlPart[1]/ns0:view[1]/ns0:fields[1]/ns0:field[17]" w:storeItemID="{3A0FE8F4-1287-4CE6-8E5D-C73BCF8C0228}" w16sdtdh:storeItemChecksum="1x/Yhw=="/>
            </w:sdtPr>
            <w:sdtContent>
              <w:p w14:paraId="5374BD75" w14:textId="5F01FACD" w:rsidR="00DA6A86" w:rsidRPr="009327E3" w:rsidRDefault="00531A55" w:rsidP="004A5827">
                <w:pPr>
                  <w:suppressAutoHyphens/>
                  <w:rPr>
                    <w:rFonts w:cs="Arial"/>
                    <w:spacing w:val="-2"/>
                    <w:sz w:val="20"/>
                  </w:rPr>
                </w:pPr>
                <w:r>
                  <w:rPr>
                    <w:rFonts w:cs="Arial"/>
                    <w:spacing w:val="-2"/>
                    <w:sz w:val="20"/>
                  </w:rPr>
                  <w:t>CLIENT_DOC_NO</w:t>
                </w:r>
              </w:p>
            </w:sdtContent>
          </w:sdt>
        </w:tc>
        <w:tc>
          <w:tcPr>
            <w:tcW w:w="1129" w:type="dxa"/>
            <w:vAlign w:val="center"/>
          </w:tcPr>
          <w:p w14:paraId="4095202C" w14:textId="77777777" w:rsidR="00DA6A86" w:rsidRPr="009327E3" w:rsidRDefault="00DA6A86" w:rsidP="004A5827">
            <w:pPr>
              <w:suppressAutoHyphens/>
              <w:rPr>
                <w:rFonts w:cs="Arial"/>
                <w:b/>
                <w:spacing w:val="-2"/>
                <w:sz w:val="20"/>
              </w:rPr>
            </w:pPr>
            <w:r w:rsidRPr="009327E3">
              <w:rPr>
                <w:rFonts w:cs="Arial"/>
                <w:b/>
                <w:spacing w:val="-2"/>
                <w:sz w:val="20"/>
              </w:rPr>
              <w:t>Revision:</w:t>
            </w:r>
          </w:p>
        </w:tc>
        <w:tc>
          <w:tcPr>
            <w:tcW w:w="3300" w:type="dxa"/>
            <w:vAlign w:val="center"/>
          </w:tcPr>
          <w:sdt>
            <w:sdtPr>
              <w:rPr>
                <w:rFonts w:cs="Arial"/>
                <w:bCs/>
                <w:spacing w:val="-2"/>
                <w:sz w:val="20"/>
              </w:rPr>
              <w:id w:val="-1794058312"/>
              <w:placeholder>
                <w:docPart w:val="DefaultPlaceholder_-1854013440"/>
              </w:placeholder>
              <w15:dataBinding w:prefixMappings="xmlns:ns0='http://software-innovation/documentproduction' " w:xpath="/ns0:customXmlPart[1]/ns0:view[1]/ns0:fields[1]/ns0:field[18]" w:storeItemID="{3A0FE8F4-1287-4CE6-8E5D-C73BCF8C0228}" w16sdtdh:storeItemChecksum="1x/Yhw=="/>
            </w:sdtPr>
            <w:sdtContent>
              <w:p w14:paraId="34001CB0" w14:textId="7B145335" w:rsidR="00DA6A86" w:rsidRPr="009327E3" w:rsidRDefault="00531A55" w:rsidP="004A5827">
                <w:pPr>
                  <w:suppressAutoHyphens/>
                  <w:rPr>
                    <w:rFonts w:cs="Arial"/>
                    <w:bCs/>
                    <w:spacing w:val="-2"/>
                    <w:sz w:val="20"/>
                  </w:rPr>
                </w:pPr>
                <w:r>
                  <w:rPr>
                    <w:rFonts w:cs="Arial"/>
                    <w:bCs/>
                    <w:spacing w:val="-2"/>
                    <w:sz w:val="20"/>
                  </w:rPr>
                  <w:t>CLIENT_REV</w:t>
                </w:r>
              </w:p>
            </w:sdtContent>
          </w:sdt>
        </w:tc>
      </w:tr>
      <w:tr w:rsidR="00DA6A86" w:rsidRPr="004A5827" w14:paraId="6BB00C3F" w14:textId="77777777" w:rsidTr="004A5827">
        <w:trPr>
          <w:trHeight w:val="510"/>
        </w:trPr>
        <w:tc>
          <w:tcPr>
            <w:tcW w:w="1999" w:type="dxa"/>
            <w:vAlign w:val="center"/>
          </w:tcPr>
          <w:p w14:paraId="185A4CB1" w14:textId="77777777" w:rsidR="00DA6A86" w:rsidRPr="009327E3" w:rsidRDefault="00DA6A86" w:rsidP="004A5827">
            <w:pPr>
              <w:suppressAutoHyphens/>
              <w:rPr>
                <w:rFonts w:cs="Arial"/>
                <w:b/>
                <w:spacing w:val="-2"/>
                <w:sz w:val="20"/>
              </w:rPr>
            </w:pPr>
            <w:r w:rsidRPr="009327E3">
              <w:rPr>
                <w:rFonts w:cs="Arial"/>
                <w:b/>
                <w:spacing w:val="-2"/>
                <w:sz w:val="20"/>
              </w:rPr>
              <w:t>Supplier Doc No:</w:t>
            </w:r>
          </w:p>
        </w:tc>
        <w:tc>
          <w:tcPr>
            <w:tcW w:w="2932" w:type="dxa"/>
            <w:vAlign w:val="center"/>
          </w:tcPr>
          <w:sdt>
            <w:sdtPr>
              <w:rPr>
                <w:rFonts w:cs="Arial"/>
                <w:spacing w:val="-2"/>
                <w:sz w:val="20"/>
              </w:rPr>
              <w:id w:val="-2109800064"/>
              <w:placeholder>
                <w:docPart w:val="DefaultPlaceholder_-1854013440"/>
              </w:placeholder>
              <w15:dataBinding w:prefixMappings="xmlns:ns0='http://software-innovation/documentproduction' " w:xpath="/ns0:customXmlPart[1]/ns0:view[1]/ns0:fields[1]/ns0:field[4]" w:storeItemID="{3A0FE8F4-1287-4CE6-8E5D-C73BCF8C0228}" w16sdtdh:storeItemChecksum="1x/Yhw=="/>
            </w:sdtPr>
            <w:sdtContent>
              <w:p w14:paraId="5B3CDA1F" w14:textId="2770EA2D" w:rsidR="00DA6A86" w:rsidRPr="009327E3" w:rsidRDefault="00531A55" w:rsidP="004A5827">
                <w:pPr>
                  <w:suppressAutoHyphens/>
                  <w:rPr>
                    <w:rFonts w:cs="Arial"/>
                    <w:spacing w:val="-2"/>
                    <w:sz w:val="20"/>
                  </w:rPr>
                </w:pPr>
                <w:r>
                  <w:rPr>
                    <w:rFonts w:cs="Arial"/>
                    <w:spacing w:val="-2"/>
                    <w:sz w:val="20"/>
                  </w:rPr>
                  <w:t>DOCUMENT_NUMBER</w:t>
                </w:r>
              </w:p>
            </w:sdtContent>
          </w:sdt>
        </w:tc>
        <w:tc>
          <w:tcPr>
            <w:tcW w:w="1129" w:type="dxa"/>
            <w:vAlign w:val="center"/>
          </w:tcPr>
          <w:p w14:paraId="4888BD77" w14:textId="77777777" w:rsidR="00DA6A86" w:rsidRPr="009327E3" w:rsidRDefault="00DA6A86" w:rsidP="004A5827">
            <w:pPr>
              <w:suppressAutoHyphens/>
              <w:rPr>
                <w:rFonts w:cs="Arial"/>
                <w:b/>
                <w:spacing w:val="-2"/>
                <w:sz w:val="20"/>
              </w:rPr>
            </w:pPr>
            <w:r w:rsidRPr="009327E3">
              <w:rPr>
                <w:rFonts w:cs="Arial"/>
                <w:b/>
                <w:spacing w:val="-2"/>
                <w:sz w:val="20"/>
              </w:rPr>
              <w:t>Revision:</w:t>
            </w:r>
          </w:p>
        </w:tc>
        <w:tc>
          <w:tcPr>
            <w:tcW w:w="3300" w:type="dxa"/>
            <w:vAlign w:val="center"/>
          </w:tcPr>
          <w:sdt>
            <w:sdtPr>
              <w:rPr>
                <w:rFonts w:cs="Arial"/>
                <w:bCs/>
                <w:spacing w:val="-2"/>
                <w:sz w:val="20"/>
              </w:rPr>
              <w:id w:val="906952177"/>
              <w:placeholder>
                <w:docPart w:val="DefaultPlaceholder_-1854013440"/>
              </w:placeholder>
              <w15:dataBinding w:prefixMappings="xmlns:ns0='http://software-innovation/documentproduction' " w:xpath="/ns0:customXmlPart[1]/ns0:view[1]/ns0:fields[1]/ns0:field[5]" w:storeItemID="{3A0FE8F4-1287-4CE6-8E5D-C73BCF8C0228}" w16sdtdh:storeItemChecksum="1x/Yhw=="/>
            </w:sdtPr>
            <w:sdtContent>
              <w:p w14:paraId="40D94EC7" w14:textId="67694CCA" w:rsidR="00DA6A86" w:rsidRPr="009327E3" w:rsidRDefault="00531A55" w:rsidP="004A5827">
                <w:pPr>
                  <w:suppressAutoHyphens/>
                  <w:rPr>
                    <w:rFonts w:cs="Arial"/>
                    <w:bCs/>
                    <w:spacing w:val="-2"/>
                    <w:sz w:val="20"/>
                  </w:rPr>
                </w:pPr>
                <w:r>
                  <w:rPr>
                    <w:rFonts w:cs="Arial"/>
                    <w:bCs/>
                    <w:spacing w:val="-2"/>
                    <w:sz w:val="20"/>
                  </w:rPr>
                  <w:t>REVISION</w:t>
                </w:r>
              </w:p>
            </w:sdtContent>
          </w:sdt>
        </w:tc>
      </w:tr>
    </w:tbl>
    <w:p w14:paraId="5BD2B290" w14:textId="77777777" w:rsidR="00DA6A86" w:rsidRDefault="00DA6A86" w:rsidP="00DA6A86">
      <w:pPr>
        <w:tabs>
          <w:tab w:val="left" w:pos="2235"/>
          <w:tab w:val="left" w:pos="5637"/>
          <w:tab w:val="left" w:pos="7054"/>
        </w:tabs>
        <w:suppressAutoHyphens/>
        <w:rPr>
          <w:rFonts w:cs="Arial"/>
          <w:sz w:val="20"/>
        </w:rPr>
      </w:pPr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7333"/>
      </w:tblGrid>
      <w:tr w:rsidR="00DA6A86" w:rsidRPr="004A5827" w14:paraId="4E39B729" w14:textId="77777777" w:rsidTr="004A5827">
        <w:trPr>
          <w:trHeight w:val="510"/>
        </w:trPr>
        <w:tc>
          <w:tcPr>
            <w:tcW w:w="2027" w:type="dxa"/>
            <w:vAlign w:val="center"/>
          </w:tcPr>
          <w:p w14:paraId="3D192AE2" w14:textId="77777777" w:rsidR="00DA6A86" w:rsidRPr="004A5827" w:rsidRDefault="00DA6A86" w:rsidP="004A5827">
            <w:pPr>
              <w:suppressAutoHyphens/>
              <w:rPr>
                <w:rFonts w:cs="Arial"/>
                <w:b/>
                <w:spacing w:val="-2"/>
                <w:sz w:val="20"/>
              </w:rPr>
            </w:pPr>
            <w:r w:rsidRPr="004A5827">
              <w:rPr>
                <w:rFonts w:cs="Arial"/>
                <w:b/>
                <w:spacing w:val="-2"/>
                <w:sz w:val="20"/>
              </w:rPr>
              <w:t xml:space="preserve">Contract / </w:t>
            </w:r>
            <w:smartTag w:uri="urn:schemas-microsoft-com:office:smarttags" w:element="place">
              <w:r w:rsidRPr="004A5827">
                <w:rPr>
                  <w:rFonts w:cs="Arial"/>
                  <w:b/>
                  <w:spacing w:val="-2"/>
                  <w:sz w:val="20"/>
                </w:rPr>
                <w:t>PO</w:t>
              </w:r>
            </w:smartTag>
            <w:r w:rsidRPr="004A5827">
              <w:rPr>
                <w:rFonts w:cs="Arial"/>
                <w:b/>
                <w:spacing w:val="-2"/>
                <w:sz w:val="20"/>
              </w:rPr>
              <w:t xml:space="preserve"> No:</w:t>
            </w:r>
          </w:p>
        </w:tc>
        <w:tc>
          <w:tcPr>
            <w:tcW w:w="7333" w:type="dxa"/>
            <w:vAlign w:val="center"/>
          </w:tcPr>
          <w:p w14:paraId="098F0183" w14:textId="77777777" w:rsidR="00DA6A86" w:rsidRPr="009327E3" w:rsidRDefault="009327E3" w:rsidP="004A5827">
            <w:pPr>
              <w:suppressAutoHyphens/>
              <w:rPr>
                <w:rFonts w:cs="Arial"/>
                <w:bCs/>
                <w:spacing w:val="-2"/>
                <w:sz w:val="20"/>
              </w:rPr>
            </w:pPr>
            <w:r w:rsidRPr="009327E3">
              <w:rPr>
                <w:rFonts w:cs="Arial"/>
                <w:bCs/>
                <w:spacing w:val="-2"/>
                <w:sz w:val="20"/>
              </w:rPr>
              <w:t>4500052013</w:t>
            </w:r>
          </w:p>
        </w:tc>
      </w:tr>
      <w:tr w:rsidR="00DA6A86" w:rsidRPr="004A5827" w14:paraId="60B34BB8" w14:textId="77777777" w:rsidTr="004A5827">
        <w:trPr>
          <w:trHeight w:val="510"/>
        </w:trPr>
        <w:tc>
          <w:tcPr>
            <w:tcW w:w="2027" w:type="dxa"/>
            <w:vAlign w:val="center"/>
          </w:tcPr>
          <w:p w14:paraId="17347F0E" w14:textId="77777777" w:rsidR="00DA6A86" w:rsidRPr="004A5827" w:rsidRDefault="00DA6A86" w:rsidP="004A5827">
            <w:pPr>
              <w:suppressAutoHyphens/>
              <w:rPr>
                <w:rFonts w:cs="Arial"/>
                <w:sz w:val="20"/>
              </w:rPr>
            </w:pPr>
            <w:r w:rsidRPr="004A5827">
              <w:rPr>
                <w:rFonts w:cs="Arial"/>
                <w:b/>
                <w:spacing w:val="-2"/>
                <w:sz w:val="20"/>
              </w:rPr>
              <w:t xml:space="preserve">Supplier Name: </w:t>
            </w:r>
          </w:p>
        </w:tc>
        <w:tc>
          <w:tcPr>
            <w:tcW w:w="7333" w:type="dxa"/>
            <w:vAlign w:val="center"/>
          </w:tcPr>
          <w:p w14:paraId="53FB09C9" w14:textId="77777777" w:rsidR="00DA6A86" w:rsidRPr="004A5827" w:rsidRDefault="009327E3" w:rsidP="004A5827">
            <w:pPr>
              <w:suppressAutoHyphens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TechnipFMC</w:t>
            </w:r>
          </w:p>
        </w:tc>
      </w:tr>
    </w:tbl>
    <w:p w14:paraId="596CBAAB" w14:textId="77777777" w:rsidR="00DA6A86" w:rsidRPr="00A1466A" w:rsidRDefault="00DA6A86" w:rsidP="00DA6A86">
      <w:pPr>
        <w:tabs>
          <w:tab w:val="left" w:pos="2235"/>
          <w:tab w:val="left" w:pos="5637"/>
          <w:tab w:val="left" w:pos="7054"/>
        </w:tabs>
        <w:suppressAutoHyphens/>
        <w:rPr>
          <w:rFonts w:cs="Arial"/>
          <w:sz w:val="20"/>
        </w:rPr>
      </w:pPr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24"/>
        <w:gridCol w:w="7336"/>
      </w:tblGrid>
      <w:tr w:rsidR="00DA6A86" w:rsidRPr="004A5827" w14:paraId="4448F692" w14:textId="77777777" w:rsidTr="004A5827">
        <w:trPr>
          <w:trHeight w:val="510"/>
        </w:trPr>
        <w:tc>
          <w:tcPr>
            <w:tcW w:w="2024" w:type="dxa"/>
            <w:vAlign w:val="center"/>
          </w:tcPr>
          <w:p w14:paraId="3B421062" w14:textId="77777777" w:rsidR="00DA6A86" w:rsidRPr="004A5827" w:rsidRDefault="00DA6A86" w:rsidP="004A5827">
            <w:pPr>
              <w:suppressAutoHyphens/>
              <w:rPr>
                <w:rFonts w:cs="Arial"/>
                <w:b/>
                <w:spacing w:val="-2"/>
                <w:sz w:val="20"/>
              </w:rPr>
            </w:pPr>
            <w:r w:rsidRPr="004A5827">
              <w:rPr>
                <w:rFonts w:cs="Arial"/>
                <w:b/>
                <w:spacing w:val="-2"/>
                <w:sz w:val="20"/>
              </w:rPr>
              <w:t>EDRL/OIMS Code:</w:t>
            </w:r>
          </w:p>
        </w:tc>
        <w:tc>
          <w:tcPr>
            <w:tcW w:w="7336" w:type="dxa"/>
            <w:vAlign w:val="center"/>
          </w:tcPr>
          <w:p w14:paraId="707B4668" w14:textId="77777777" w:rsidR="00DA6A86" w:rsidRPr="004A5827" w:rsidRDefault="00DA6A86" w:rsidP="004A5827">
            <w:pPr>
              <w:suppressAutoHyphens/>
              <w:rPr>
                <w:rFonts w:cs="Arial"/>
                <w:b/>
                <w:spacing w:val="-2"/>
                <w:sz w:val="20"/>
              </w:rPr>
            </w:pPr>
          </w:p>
        </w:tc>
      </w:tr>
    </w:tbl>
    <w:p w14:paraId="3E28235E" w14:textId="77777777" w:rsidR="00DA6A86" w:rsidRDefault="00DA6A86" w:rsidP="00DA6A86">
      <w:pPr>
        <w:tabs>
          <w:tab w:val="left" w:pos="2235"/>
        </w:tabs>
        <w:suppressAutoHyphens/>
        <w:rPr>
          <w:rFonts w:cs="Arial"/>
          <w:b/>
          <w:bCs/>
          <w:color w:val="000000"/>
          <w:sz w:val="20"/>
        </w:rPr>
      </w:pPr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38"/>
        <w:gridCol w:w="7322"/>
      </w:tblGrid>
      <w:tr w:rsidR="00DA6A86" w:rsidRPr="004A5827" w14:paraId="3B945C62" w14:textId="77777777" w:rsidTr="004A5827">
        <w:trPr>
          <w:trHeight w:val="510"/>
        </w:trPr>
        <w:tc>
          <w:tcPr>
            <w:tcW w:w="2038" w:type="dxa"/>
            <w:vAlign w:val="center"/>
          </w:tcPr>
          <w:p w14:paraId="24E1AF4E" w14:textId="77777777" w:rsidR="00DA6A86" w:rsidRPr="004A5827" w:rsidRDefault="005620D9" w:rsidP="004A5827">
            <w:pPr>
              <w:suppressAutoHyphens/>
              <w:rPr>
                <w:rFonts w:cs="Arial"/>
                <w:b/>
                <w:sz w:val="20"/>
              </w:rPr>
            </w:pPr>
            <w:r w:rsidRPr="004A5827">
              <w:rPr>
                <w:rFonts w:cs="Arial"/>
                <w:b/>
                <w:bCs/>
                <w:color w:val="000000"/>
                <w:sz w:val="20"/>
              </w:rPr>
              <w:t xml:space="preserve">Tag </w:t>
            </w:r>
            <w:r w:rsidR="00422771" w:rsidRPr="004A5827">
              <w:rPr>
                <w:rFonts w:cs="Arial"/>
                <w:b/>
                <w:bCs/>
                <w:color w:val="000000"/>
                <w:sz w:val="20"/>
              </w:rPr>
              <w:t>No</w:t>
            </w:r>
            <w:r w:rsidR="00DA6A86" w:rsidRPr="004A5827">
              <w:rPr>
                <w:rFonts w:cs="Arial"/>
                <w:b/>
                <w:bCs/>
                <w:color w:val="000000"/>
                <w:sz w:val="20"/>
              </w:rPr>
              <w:t>:</w:t>
            </w:r>
          </w:p>
        </w:tc>
        <w:tc>
          <w:tcPr>
            <w:tcW w:w="7322" w:type="dxa"/>
            <w:vAlign w:val="center"/>
          </w:tcPr>
          <w:p w14:paraId="010F1B3B" w14:textId="77777777" w:rsidR="00DA6A86" w:rsidRPr="004A5827" w:rsidRDefault="00DA6A86" w:rsidP="004A5827">
            <w:pPr>
              <w:suppressAutoHyphens/>
              <w:rPr>
                <w:rFonts w:cs="Arial"/>
                <w:b/>
                <w:sz w:val="20"/>
              </w:rPr>
            </w:pPr>
          </w:p>
        </w:tc>
      </w:tr>
      <w:tr w:rsidR="00DA6A86" w:rsidRPr="004A5827" w14:paraId="7C9ADBAB" w14:textId="77777777" w:rsidTr="004A5827">
        <w:trPr>
          <w:trHeight w:val="510"/>
        </w:trPr>
        <w:tc>
          <w:tcPr>
            <w:tcW w:w="9360" w:type="dxa"/>
            <w:gridSpan w:val="2"/>
            <w:vAlign w:val="center"/>
          </w:tcPr>
          <w:p w14:paraId="45A8ED0D" w14:textId="77777777" w:rsidR="00DA6A86" w:rsidRPr="004A5827" w:rsidRDefault="00DA6A86" w:rsidP="004A5827">
            <w:pPr>
              <w:suppressAutoHyphens/>
              <w:rPr>
                <w:rFonts w:cs="Arial"/>
                <w:b/>
                <w:sz w:val="20"/>
              </w:rPr>
            </w:pPr>
          </w:p>
        </w:tc>
      </w:tr>
    </w:tbl>
    <w:p w14:paraId="5BEA280E" w14:textId="77777777" w:rsidR="00DA6A86" w:rsidRDefault="00DA6A86" w:rsidP="00DA6A86">
      <w:pPr>
        <w:suppressAutoHyphens/>
        <w:jc w:val="center"/>
        <w:rPr>
          <w:rFonts w:cs="Arial"/>
          <w:b/>
          <w:sz w:val="20"/>
        </w:rPr>
      </w:pPr>
    </w:p>
    <w:p w14:paraId="410F8185" w14:textId="77777777" w:rsidR="00DA6A86" w:rsidRDefault="00DA6A86" w:rsidP="00DA6A86">
      <w:pPr>
        <w:suppressAutoHyphens/>
        <w:ind w:hanging="532"/>
        <w:rPr>
          <w:rFonts w:cs="Arial"/>
          <w:b/>
          <w:sz w:val="20"/>
        </w:rPr>
      </w:pPr>
      <w:bookmarkStart w:id="2" w:name="OLE_LINK1"/>
      <w:bookmarkStart w:id="3" w:name="OLE_LINK2"/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0"/>
      </w:tblGrid>
      <w:tr w:rsidR="00DA6A86" w:rsidRPr="00A1466A" w14:paraId="18C47056" w14:textId="77777777" w:rsidTr="00DA6A86">
        <w:tblPrEx>
          <w:tblCellMar>
            <w:top w:w="0" w:type="dxa"/>
            <w:bottom w:w="0" w:type="dxa"/>
          </w:tblCellMar>
        </w:tblPrEx>
        <w:trPr>
          <w:cantSplit/>
          <w:trHeight w:val="483"/>
        </w:trPr>
        <w:tc>
          <w:tcPr>
            <w:tcW w:w="9360" w:type="dxa"/>
          </w:tcPr>
          <w:p w14:paraId="0AE89C64" w14:textId="77777777" w:rsidR="00DA6A86" w:rsidRPr="006053C4" w:rsidRDefault="00422771" w:rsidP="00DA6A86">
            <w:pPr>
              <w:suppressAutoHyphens/>
              <w:spacing w:before="120" w:after="120"/>
              <w:rPr>
                <w:rFonts w:cs="Arial"/>
                <w:b/>
                <w:spacing w:val="-2"/>
                <w:sz w:val="24"/>
                <w:szCs w:val="24"/>
              </w:rPr>
            </w:pPr>
            <w:r>
              <w:rPr>
                <w:rFonts w:cs="Arial"/>
                <w:b/>
                <w:sz w:val="20"/>
              </w:rPr>
              <w:t>For WOODSIDE</w:t>
            </w:r>
            <w:r w:rsidR="00DA6A86">
              <w:rPr>
                <w:rFonts w:cs="Arial"/>
                <w:b/>
                <w:sz w:val="20"/>
              </w:rPr>
              <w:t xml:space="preserve"> Use Only</w:t>
            </w:r>
          </w:p>
        </w:tc>
      </w:tr>
      <w:bookmarkEnd w:id="2"/>
      <w:bookmarkEnd w:id="3"/>
      <w:tr w:rsidR="00DA6A86" w:rsidRPr="00A1466A" w14:paraId="1024C83E" w14:textId="77777777" w:rsidTr="00DA6A86">
        <w:tblPrEx>
          <w:tblCellMar>
            <w:top w:w="0" w:type="dxa"/>
            <w:bottom w:w="0" w:type="dxa"/>
          </w:tblCellMar>
        </w:tblPrEx>
        <w:trPr>
          <w:cantSplit/>
          <w:trHeight w:val="4536"/>
        </w:trPr>
        <w:tc>
          <w:tcPr>
            <w:tcW w:w="9360" w:type="dxa"/>
          </w:tcPr>
          <w:p w14:paraId="43165C13" w14:textId="77777777" w:rsidR="00DA6A86" w:rsidRPr="006053C4" w:rsidRDefault="00DA6A86" w:rsidP="00DA6A86">
            <w:pPr>
              <w:suppressAutoHyphens/>
              <w:spacing w:before="120" w:after="120"/>
              <w:jc w:val="center"/>
              <w:rPr>
                <w:rFonts w:cs="Arial"/>
                <w:b/>
                <w:spacing w:val="-2"/>
                <w:sz w:val="24"/>
                <w:szCs w:val="24"/>
              </w:rPr>
            </w:pPr>
            <w:r w:rsidRPr="006053C4">
              <w:rPr>
                <w:rFonts w:cs="Arial"/>
                <w:b/>
                <w:spacing w:val="-2"/>
                <w:sz w:val="24"/>
                <w:szCs w:val="24"/>
              </w:rPr>
              <w:t>REVIEW STATUS:</w:t>
            </w:r>
          </w:p>
          <w:p w14:paraId="4BD70DA8" w14:textId="77777777" w:rsidR="00DA6A86" w:rsidRPr="00D15172" w:rsidRDefault="00DA6A86" w:rsidP="00DA6A86">
            <w:pPr>
              <w:tabs>
                <w:tab w:val="left" w:pos="432"/>
              </w:tabs>
              <w:spacing w:before="40"/>
              <w:rPr>
                <w:rFonts w:cs="Arial"/>
                <w:sz w:val="20"/>
              </w:rPr>
            </w:pPr>
            <w:r w:rsidRPr="00D15172">
              <w:rPr>
                <w:rFonts w:cs="Arial"/>
                <w:sz w:val="20"/>
              </w:rPr>
              <w:sym w:font="Wingdings" w:char="F06F"/>
            </w:r>
            <w:r w:rsidRPr="00D15172">
              <w:rPr>
                <w:rFonts w:cs="Arial"/>
                <w:sz w:val="20"/>
              </w:rPr>
              <w:tab/>
            </w:r>
            <w:bookmarkStart w:id="4" w:name="OLE_LINK9"/>
            <w:bookmarkStart w:id="5" w:name="OLE_LINK10"/>
            <w:r w:rsidRPr="00D15172">
              <w:rPr>
                <w:rFonts w:cs="Arial"/>
                <w:sz w:val="20"/>
              </w:rPr>
              <w:t xml:space="preserve">1) No </w:t>
            </w:r>
            <w:r w:rsidR="006911FB">
              <w:rPr>
                <w:rFonts w:cs="Arial"/>
                <w:sz w:val="20"/>
              </w:rPr>
              <w:t>Comments.</w:t>
            </w:r>
            <w:r w:rsidRPr="00D15172">
              <w:rPr>
                <w:rFonts w:cs="Arial"/>
                <w:sz w:val="20"/>
              </w:rPr>
              <w:t xml:space="preserve"> </w:t>
            </w:r>
          </w:p>
          <w:p w14:paraId="1433CE2F" w14:textId="77777777" w:rsidR="00DA6A86" w:rsidRPr="00D15172" w:rsidRDefault="00DA6A86" w:rsidP="00DA6A86">
            <w:pPr>
              <w:tabs>
                <w:tab w:val="left" w:pos="432"/>
              </w:tabs>
              <w:spacing w:before="40"/>
              <w:rPr>
                <w:rFonts w:cs="Arial"/>
                <w:sz w:val="20"/>
              </w:rPr>
            </w:pPr>
            <w:r w:rsidRPr="00D15172">
              <w:rPr>
                <w:rFonts w:cs="Arial"/>
                <w:sz w:val="20"/>
              </w:rPr>
              <w:sym w:font="Wingdings" w:char="F06F"/>
            </w:r>
            <w:r w:rsidRPr="00D15172">
              <w:rPr>
                <w:rFonts w:cs="Arial"/>
                <w:sz w:val="20"/>
              </w:rPr>
              <w:tab/>
              <w:t xml:space="preserve">2) </w:t>
            </w:r>
            <w:r w:rsidR="00960FE6" w:rsidRPr="00960FE6">
              <w:rPr>
                <w:rFonts w:cs="Arial"/>
                <w:sz w:val="20"/>
              </w:rPr>
              <w:t>Revise - Issue Final</w:t>
            </w:r>
            <w:r w:rsidR="00960FE6">
              <w:rPr>
                <w:rFonts w:cs="Arial"/>
                <w:sz w:val="20"/>
              </w:rPr>
              <w:t xml:space="preserve">. </w:t>
            </w:r>
          </w:p>
          <w:p w14:paraId="2279A6FC" w14:textId="77777777" w:rsidR="00F01FBC" w:rsidRDefault="00DA6A86" w:rsidP="00F01FBC">
            <w:pPr>
              <w:tabs>
                <w:tab w:val="left" w:pos="432"/>
              </w:tabs>
              <w:spacing w:before="40"/>
              <w:rPr>
                <w:rFonts w:cs="Arial"/>
                <w:sz w:val="20"/>
              </w:rPr>
            </w:pPr>
            <w:r w:rsidRPr="00D15172">
              <w:rPr>
                <w:rFonts w:cs="Arial"/>
                <w:sz w:val="20"/>
              </w:rPr>
              <w:sym w:font="Wingdings" w:char="F06F"/>
            </w:r>
            <w:r w:rsidRPr="00D15172">
              <w:rPr>
                <w:rFonts w:cs="Arial"/>
                <w:sz w:val="20"/>
              </w:rPr>
              <w:tab/>
              <w:t xml:space="preserve">3) </w:t>
            </w:r>
            <w:r w:rsidR="00960FE6" w:rsidRPr="00960FE6">
              <w:rPr>
                <w:rFonts w:cs="Arial"/>
                <w:sz w:val="20"/>
              </w:rPr>
              <w:t>Revise - Reissue for Review</w:t>
            </w:r>
            <w:r w:rsidR="00960FE6">
              <w:rPr>
                <w:rFonts w:cs="Arial"/>
                <w:sz w:val="20"/>
              </w:rPr>
              <w:t xml:space="preserve">. </w:t>
            </w:r>
          </w:p>
          <w:p w14:paraId="3007D715" w14:textId="77777777" w:rsidR="00DA6A86" w:rsidRPr="00D15172" w:rsidRDefault="00DA6A86" w:rsidP="00DA6A86">
            <w:pPr>
              <w:tabs>
                <w:tab w:val="left" w:pos="432"/>
              </w:tabs>
              <w:spacing w:before="40"/>
              <w:rPr>
                <w:rFonts w:cs="Arial"/>
                <w:sz w:val="20"/>
              </w:rPr>
            </w:pPr>
            <w:r w:rsidRPr="00D15172">
              <w:rPr>
                <w:rFonts w:cs="Arial"/>
                <w:sz w:val="20"/>
              </w:rPr>
              <w:sym w:font="Wingdings" w:char="F06F"/>
            </w:r>
            <w:r w:rsidRPr="00D15172">
              <w:rPr>
                <w:rFonts w:cs="Arial"/>
                <w:sz w:val="20"/>
              </w:rPr>
              <w:tab/>
              <w:t xml:space="preserve">4) Certified </w:t>
            </w:r>
            <w:r w:rsidR="00960FE6" w:rsidRPr="00D15172">
              <w:rPr>
                <w:rFonts w:cs="Arial"/>
                <w:sz w:val="20"/>
              </w:rPr>
              <w:t>Final</w:t>
            </w:r>
            <w:r w:rsidR="006911FB">
              <w:rPr>
                <w:rFonts w:cs="Arial"/>
                <w:sz w:val="20"/>
              </w:rPr>
              <w:t>.</w:t>
            </w:r>
          </w:p>
          <w:p w14:paraId="37D309AF" w14:textId="77777777" w:rsidR="00DA6A86" w:rsidRPr="00D15172" w:rsidRDefault="00DA6A86" w:rsidP="00DA6A86">
            <w:pPr>
              <w:tabs>
                <w:tab w:val="left" w:pos="432"/>
              </w:tabs>
              <w:spacing w:before="40"/>
              <w:rPr>
                <w:rFonts w:cs="Arial"/>
                <w:sz w:val="20"/>
              </w:rPr>
            </w:pPr>
            <w:r w:rsidRPr="00D15172">
              <w:rPr>
                <w:rFonts w:cs="Arial"/>
                <w:sz w:val="20"/>
              </w:rPr>
              <w:sym w:font="Wingdings" w:char="F06F"/>
            </w:r>
            <w:r w:rsidRPr="00D15172">
              <w:rPr>
                <w:rFonts w:cs="Arial"/>
                <w:sz w:val="20"/>
              </w:rPr>
              <w:tab/>
              <w:t>5) Information Only</w:t>
            </w:r>
            <w:r w:rsidR="006911FB">
              <w:rPr>
                <w:rFonts w:cs="Arial"/>
                <w:sz w:val="20"/>
              </w:rPr>
              <w:t>.</w:t>
            </w:r>
          </w:p>
          <w:p w14:paraId="36275C3C" w14:textId="77777777" w:rsidR="00DA6A86" w:rsidRPr="00D15172" w:rsidRDefault="00DA6A86" w:rsidP="00DA6A86">
            <w:pPr>
              <w:tabs>
                <w:tab w:val="left" w:pos="432"/>
              </w:tabs>
              <w:spacing w:before="40"/>
              <w:rPr>
                <w:rFonts w:cs="Arial"/>
                <w:sz w:val="20"/>
              </w:rPr>
            </w:pPr>
            <w:r w:rsidRPr="00D15172">
              <w:rPr>
                <w:rFonts w:cs="Arial"/>
                <w:sz w:val="20"/>
              </w:rPr>
              <w:sym w:font="Wingdings" w:char="F06F"/>
            </w:r>
            <w:r w:rsidRPr="00D15172">
              <w:rPr>
                <w:rFonts w:cs="Arial"/>
                <w:sz w:val="20"/>
              </w:rPr>
              <w:tab/>
            </w:r>
            <w:bookmarkEnd w:id="4"/>
            <w:bookmarkEnd w:id="5"/>
            <w:r w:rsidR="00E77914">
              <w:rPr>
                <w:rFonts w:cs="Arial"/>
                <w:sz w:val="20"/>
              </w:rPr>
              <w:t>Accepted by WEL.</w:t>
            </w:r>
          </w:p>
          <w:p w14:paraId="1F0A4596" w14:textId="77777777" w:rsidR="00DA6A86" w:rsidRPr="00D15172" w:rsidRDefault="00DA6A86" w:rsidP="00DA6A86">
            <w:pPr>
              <w:pStyle w:val="BodyText"/>
              <w:spacing w:before="60"/>
              <w:rPr>
                <w:rFonts w:cs="Arial"/>
                <w:sz w:val="18"/>
                <w:szCs w:val="18"/>
              </w:rPr>
            </w:pPr>
            <w:r w:rsidRPr="00D15172">
              <w:rPr>
                <w:rFonts w:cs="Arial"/>
                <w:sz w:val="18"/>
                <w:szCs w:val="18"/>
              </w:rPr>
              <w:t xml:space="preserve">Acceptance in any of these categories in no way relieves the Contractor/Supplier of their responsibility for the due and proper performance of the works </w:t>
            </w:r>
            <w:r w:rsidR="00422771">
              <w:rPr>
                <w:rFonts w:cs="Arial"/>
                <w:sz w:val="18"/>
                <w:szCs w:val="18"/>
              </w:rPr>
              <w:t>in accordance with the Contract/</w:t>
            </w:r>
            <w:r w:rsidRPr="00D15172">
              <w:rPr>
                <w:rFonts w:cs="Arial"/>
                <w:sz w:val="18"/>
                <w:szCs w:val="18"/>
              </w:rPr>
              <w:t>Purchase Order.</w:t>
            </w:r>
          </w:p>
          <w:p w14:paraId="681C5286" w14:textId="77777777" w:rsidR="00DA6A86" w:rsidRPr="00EE413E" w:rsidRDefault="00DA6A86" w:rsidP="00DA6A86">
            <w:pPr>
              <w:spacing w:before="60"/>
              <w:rPr>
                <w:rFonts w:cs="Arial"/>
                <w:sz w:val="18"/>
                <w:szCs w:val="18"/>
              </w:rPr>
            </w:pPr>
            <w:r w:rsidRPr="00D15172">
              <w:rPr>
                <w:rFonts w:cs="Arial"/>
                <w:sz w:val="18"/>
                <w:szCs w:val="18"/>
              </w:rPr>
              <w:t>For</w:t>
            </w:r>
            <w:r w:rsidR="00422771">
              <w:rPr>
                <w:rFonts w:cs="Arial"/>
                <w:sz w:val="18"/>
                <w:szCs w:val="18"/>
              </w:rPr>
              <w:t xml:space="preserve">: WOODSIDE </w:t>
            </w:r>
          </w:p>
          <w:tbl>
            <w:tblPr>
              <w:tblW w:w="91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62"/>
              <w:gridCol w:w="3518"/>
              <w:gridCol w:w="926"/>
              <w:gridCol w:w="3655"/>
            </w:tblGrid>
            <w:tr w:rsidR="00DA6A86" w:rsidRPr="004A5827" w14:paraId="1292972F" w14:textId="77777777" w:rsidTr="004A5827">
              <w:trPr>
                <w:trHeight w:val="454"/>
              </w:trPr>
              <w:tc>
                <w:tcPr>
                  <w:tcW w:w="106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196C004" w14:textId="77777777" w:rsidR="00DA6A86" w:rsidRPr="004A5827" w:rsidRDefault="00DA6A86" w:rsidP="00DA6A86">
                  <w:pPr>
                    <w:rPr>
                      <w:rFonts w:cs="Arial"/>
                      <w:sz w:val="20"/>
                    </w:rPr>
                  </w:pPr>
                  <w:r w:rsidRPr="004A5827">
                    <w:rPr>
                      <w:rFonts w:cs="Arial"/>
                      <w:sz w:val="20"/>
                    </w:rPr>
                    <w:t>NAME:</w:t>
                  </w:r>
                </w:p>
              </w:tc>
              <w:tc>
                <w:tcPr>
                  <w:tcW w:w="35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F510B0F" w14:textId="77777777" w:rsidR="00DA6A86" w:rsidRPr="004A5827" w:rsidRDefault="00DA6A86" w:rsidP="00DA6A86">
                  <w:pPr>
                    <w:rPr>
                      <w:rFonts w:cs="Arial"/>
                      <w:sz w:val="20"/>
                    </w:rPr>
                  </w:pP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321FB5D" w14:textId="77777777" w:rsidR="00DA6A86" w:rsidRPr="004A5827" w:rsidRDefault="00DA6A86" w:rsidP="00DA6A86">
                  <w:pPr>
                    <w:rPr>
                      <w:rFonts w:cs="Arial"/>
                      <w:sz w:val="20"/>
                    </w:rPr>
                  </w:pPr>
                  <w:r w:rsidRPr="004A5827">
                    <w:rPr>
                      <w:rFonts w:cs="Arial"/>
                      <w:sz w:val="20"/>
                    </w:rPr>
                    <w:t>NAME:</w:t>
                  </w:r>
                </w:p>
              </w:tc>
              <w:tc>
                <w:tcPr>
                  <w:tcW w:w="365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9B51279" w14:textId="77777777" w:rsidR="00DA6A86" w:rsidRPr="004A5827" w:rsidRDefault="00DA6A86" w:rsidP="00DA6A86">
                  <w:pPr>
                    <w:rPr>
                      <w:rFonts w:cs="Arial"/>
                      <w:sz w:val="20"/>
                    </w:rPr>
                  </w:pPr>
                </w:p>
              </w:tc>
            </w:tr>
            <w:tr w:rsidR="00DA6A86" w:rsidRPr="004A5827" w14:paraId="0298453D" w14:textId="77777777" w:rsidTr="004A5827">
              <w:trPr>
                <w:trHeight w:val="454"/>
              </w:trPr>
              <w:tc>
                <w:tcPr>
                  <w:tcW w:w="106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CBE96C8" w14:textId="77777777" w:rsidR="00DA6A86" w:rsidRPr="004A5827" w:rsidRDefault="00DA6A86" w:rsidP="00DA6A86">
                  <w:pPr>
                    <w:rPr>
                      <w:rFonts w:cs="Arial"/>
                      <w:sz w:val="20"/>
                    </w:rPr>
                  </w:pPr>
                  <w:r w:rsidRPr="004A5827">
                    <w:rPr>
                      <w:rFonts w:cs="Arial"/>
                      <w:sz w:val="20"/>
                    </w:rPr>
                    <w:t>SIGN</w:t>
                  </w:r>
                  <w:r w:rsidR="00E75BE4" w:rsidRPr="004A5827">
                    <w:rPr>
                      <w:rFonts w:cs="Arial"/>
                      <w:sz w:val="20"/>
                    </w:rPr>
                    <w:t>:</w:t>
                  </w:r>
                </w:p>
              </w:tc>
              <w:tc>
                <w:tcPr>
                  <w:tcW w:w="3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6AB2CAE" w14:textId="77777777" w:rsidR="00DA6A86" w:rsidRPr="004A5827" w:rsidRDefault="00DA6A86" w:rsidP="00DA6A86">
                  <w:pPr>
                    <w:rPr>
                      <w:rFonts w:cs="Arial"/>
                      <w:sz w:val="20"/>
                    </w:rPr>
                  </w:pP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DDE79F" w14:textId="77777777" w:rsidR="00DA6A86" w:rsidRPr="004A5827" w:rsidRDefault="00DA6A86" w:rsidP="00DA6A86">
                  <w:pPr>
                    <w:rPr>
                      <w:rFonts w:cs="Arial"/>
                      <w:sz w:val="20"/>
                    </w:rPr>
                  </w:pPr>
                  <w:r w:rsidRPr="004A5827">
                    <w:rPr>
                      <w:rFonts w:cs="Arial"/>
                      <w:sz w:val="20"/>
                    </w:rPr>
                    <w:t>SIGN:</w:t>
                  </w:r>
                </w:p>
              </w:tc>
              <w:tc>
                <w:tcPr>
                  <w:tcW w:w="36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F0BCBD9" w14:textId="77777777" w:rsidR="00DA6A86" w:rsidRPr="004A5827" w:rsidRDefault="00DA6A86" w:rsidP="00DA6A86">
                  <w:pPr>
                    <w:rPr>
                      <w:rFonts w:cs="Arial"/>
                      <w:sz w:val="20"/>
                    </w:rPr>
                  </w:pPr>
                </w:p>
              </w:tc>
            </w:tr>
            <w:tr w:rsidR="00DA6A86" w:rsidRPr="004A5827" w14:paraId="68DD8FB7" w14:textId="77777777" w:rsidTr="004A5827">
              <w:trPr>
                <w:trHeight w:val="454"/>
              </w:trPr>
              <w:tc>
                <w:tcPr>
                  <w:tcW w:w="106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6A4DCF3" w14:textId="77777777" w:rsidR="00DA6A86" w:rsidRPr="004A5827" w:rsidRDefault="00DA6A86" w:rsidP="00DA6A86">
                  <w:pPr>
                    <w:rPr>
                      <w:rFonts w:cs="Arial"/>
                      <w:sz w:val="20"/>
                    </w:rPr>
                  </w:pPr>
                  <w:r w:rsidRPr="004A5827">
                    <w:rPr>
                      <w:rFonts w:cs="Arial"/>
                      <w:sz w:val="20"/>
                    </w:rPr>
                    <w:t>DATE:</w:t>
                  </w:r>
                </w:p>
              </w:tc>
              <w:tc>
                <w:tcPr>
                  <w:tcW w:w="3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DBD1B11" w14:textId="77777777" w:rsidR="00DA6A86" w:rsidRPr="004A5827" w:rsidRDefault="00DA6A86" w:rsidP="00DA6A86">
                  <w:pPr>
                    <w:rPr>
                      <w:rFonts w:cs="Arial"/>
                      <w:sz w:val="20"/>
                    </w:rPr>
                  </w:pP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AC41BE9" w14:textId="77777777" w:rsidR="00DA6A86" w:rsidRPr="004A5827" w:rsidRDefault="00DA6A86" w:rsidP="00DA6A86">
                  <w:pPr>
                    <w:rPr>
                      <w:rFonts w:cs="Arial"/>
                      <w:sz w:val="20"/>
                    </w:rPr>
                  </w:pPr>
                  <w:r w:rsidRPr="004A5827">
                    <w:rPr>
                      <w:rFonts w:cs="Arial"/>
                      <w:sz w:val="20"/>
                    </w:rPr>
                    <w:t>DATE:</w:t>
                  </w:r>
                </w:p>
              </w:tc>
              <w:tc>
                <w:tcPr>
                  <w:tcW w:w="36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06FB773" w14:textId="77777777" w:rsidR="00DA6A86" w:rsidRPr="004A5827" w:rsidRDefault="00DA6A86" w:rsidP="00DA6A86">
                  <w:pPr>
                    <w:rPr>
                      <w:rFonts w:cs="Arial"/>
                      <w:sz w:val="20"/>
                    </w:rPr>
                  </w:pPr>
                </w:p>
              </w:tc>
            </w:tr>
          </w:tbl>
          <w:p w14:paraId="16DF50A0" w14:textId="77777777" w:rsidR="00DA6A86" w:rsidRPr="00A1466A" w:rsidRDefault="00DA6A86" w:rsidP="00DA6A86">
            <w:pPr>
              <w:rPr>
                <w:rFonts w:cs="Arial"/>
                <w:sz w:val="16"/>
              </w:rPr>
            </w:pPr>
          </w:p>
        </w:tc>
      </w:tr>
    </w:tbl>
    <w:p w14:paraId="6E22BC40" w14:textId="77777777" w:rsidR="00265CA8" w:rsidRDefault="00265CA8"/>
    <w:sectPr w:rsidR="00265CA8">
      <w:headerReference w:type="even" r:id="rId13"/>
      <w:headerReference w:type="default" r:id="rId14"/>
      <w:headerReference w:type="first" r:id="rId15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9A235" w14:textId="77777777" w:rsidR="0085093F" w:rsidRDefault="0085093F">
      <w:r>
        <w:separator/>
      </w:r>
    </w:p>
  </w:endnote>
  <w:endnote w:type="continuationSeparator" w:id="0">
    <w:p w14:paraId="75FFCA8F" w14:textId="77777777" w:rsidR="0085093F" w:rsidRDefault="00850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0CF8F" w14:textId="77777777" w:rsidR="0085093F" w:rsidRDefault="0085093F">
      <w:r>
        <w:separator/>
      </w:r>
    </w:p>
  </w:footnote>
  <w:footnote w:type="continuationSeparator" w:id="0">
    <w:p w14:paraId="63104A04" w14:textId="77777777" w:rsidR="0085093F" w:rsidRDefault="00850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A539F" w14:textId="77777777" w:rsidR="00066C27" w:rsidRDefault="00066C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746CA" w14:textId="77777777" w:rsidR="00066C27" w:rsidRDefault="00066C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55A78" w14:textId="77777777" w:rsidR="00066C27" w:rsidRDefault="00066C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D76F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1214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03E8D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46C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0E5B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4A2C8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0CB2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36F6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B9AB6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5A43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5619301">
    <w:abstractNumId w:val="9"/>
  </w:num>
  <w:num w:numId="2" w16cid:durableId="1222984562">
    <w:abstractNumId w:val="7"/>
  </w:num>
  <w:num w:numId="3" w16cid:durableId="1066759451">
    <w:abstractNumId w:val="6"/>
  </w:num>
  <w:num w:numId="4" w16cid:durableId="1806309323">
    <w:abstractNumId w:val="5"/>
  </w:num>
  <w:num w:numId="5" w16cid:durableId="1829128642">
    <w:abstractNumId w:val="4"/>
  </w:num>
  <w:num w:numId="6" w16cid:durableId="1789810599">
    <w:abstractNumId w:val="8"/>
  </w:num>
  <w:num w:numId="7" w16cid:durableId="2085565692">
    <w:abstractNumId w:val="3"/>
  </w:num>
  <w:num w:numId="8" w16cid:durableId="2018262257">
    <w:abstractNumId w:val="2"/>
  </w:num>
  <w:num w:numId="9" w16cid:durableId="806243230">
    <w:abstractNumId w:val="1"/>
  </w:num>
  <w:num w:numId="10" w16cid:durableId="681399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86"/>
    <w:rsid w:val="0006463E"/>
    <w:rsid w:val="00066C27"/>
    <w:rsid w:val="000B7B11"/>
    <w:rsid w:val="00204EF4"/>
    <w:rsid w:val="00214470"/>
    <w:rsid w:val="002274B1"/>
    <w:rsid w:val="00265CA8"/>
    <w:rsid w:val="0026798C"/>
    <w:rsid w:val="00306149"/>
    <w:rsid w:val="003248C9"/>
    <w:rsid w:val="00345B64"/>
    <w:rsid w:val="00347814"/>
    <w:rsid w:val="00351CE8"/>
    <w:rsid w:val="00395B3D"/>
    <w:rsid w:val="003D00E3"/>
    <w:rsid w:val="00407F1E"/>
    <w:rsid w:val="00422771"/>
    <w:rsid w:val="00426140"/>
    <w:rsid w:val="004566EC"/>
    <w:rsid w:val="00490F9A"/>
    <w:rsid w:val="004A5827"/>
    <w:rsid w:val="004D1ABC"/>
    <w:rsid w:val="004E131A"/>
    <w:rsid w:val="00531A55"/>
    <w:rsid w:val="005620D9"/>
    <w:rsid w:val="005A3844"/>
    <w:rsid w:val="005F5C72"/>
    <w:rsid w:val="006911FB"/>
    <w:rsid w:val="00697D21"/>
    <w:rsid w:val="006B3BFF"/>
    <w:rsid w:val="00790E8F"/>
    <w:rsid w:val="00844082"/>
    <w:rsid w:val="0085093F"/>
    <w:rsid w:val="00890F4C"/>
    <w:rsid w:val="009327E3"/>
    <w:rsid w:val="00934C29"/>
    <w:rsid w:val="0093501A"/>
    <w:rsid w:val="00960FE6"/>
    <w:rsid w:val="00995652"/>
    <w:rsid w:val="009B62E8"/>
    <w:rsid w:val="009B6EC6"/>
    <w:rsid w:val="00A04E61"/>
    <w:rsid w:val="00A22839"/>
    <w:rsid w:val="00A6657B"/>
    <w:rsid w:val="00AA4C2D"/>
    <w:rsid w:val="00AC40B3"/>
    <w:rsid w:val="00AC65E5"/>
    <w:rsid w:val="00AF3680"/>
    <w:rsid w:val="00B420A6"/>
    <w:rsid w:val="00B617C9"/>
    <w:rsid w:val="00B917B6"/>
    <w:rsid w:val="00B93E93"/>
    <w:rsid w:val="00BC54D1"/>
    <w:rsid w:val="00BF0FA3"/>
    <w:rsid w:val="00C1181B"/>
    <w:rsid w:val="00C255D5"/>
    <w:rsid w:val="00C6603A"/>
    <w:rsid w:val="00D4582D"/>
    <w:rsid w:val="00DA6A86"/>
    <w:rsid w:val="00DE472A"/>
    <w:rsid w:val="00E17E1F"/>
    <w:rsid w:val="00E75BE4"/>
    <w:rsid w:val="00E77914"/>
    <w:rsid w:val="00E8178F"/>
    <w:rsid w:val="00F01FBC"/>
    <w:rsid w:val="00F9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74B5F2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6A86"/>
    <w:rPr>
      <w:rFonts w:ascii="Arial" w:hAnsi="Arial"/>
      <w:sz w:val="22"/>
      <w:lang w:eastAsia="en-A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DA6A86"/>
    <w:pPr>
      <w:spacing w:line="288" w:lineRule="auto"/>
      <w:jc w:val="both"/>
    </w:pPr>
    <w:rPr>
      <w:lang w:val="en-AU"/>
    </w:rPr>
  </w:style>
  <w:style w:type="paragraph" w:styleId="BodyText2">
    <w:name w:val="Body Text 2"/>
    <w:basedOn w:val="Normal"/>
    <w:rsid w:val="00DA6A86"/>
    <w:pPr>
      <w:spacing w:before="120" w:line="300" w:lineRule="auto"/>
      <w:ind w:left="1134"/>
    </w:pPr>
    <w:rPr>
      <w:rFonts w:ascii="Times New Roman" w:hAnsi="Times New Roman"/>
      <w:lang w:val="en-AU"/>
    </w:rPr>
  </w:style>
  <w:style w:type="table" w:styleId="TableGrid">
    <w:name w:val="Table Grid"/>
    <w:basedOn w:val="TableNormal"/>
    <w:rsid w:val="00DA6A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DA6A8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A6A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A5827"/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4A58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A5827"/>
    <w:rPr>
      <w:rFonts w:ascii="Tahom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531A5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settings" Target="settings.xml" />
  <Relationship Id="rId13" Type="http://schemas.openxmlformats.org/officeDocument/2006/relationships/header" Target="header1.xml" />
  <Relationship Id="rId18" Type="http://schemas.openxmlformats.org/officeDocument/2006/relationships/theme" Target="theme/theme1.xml" />
  <Relationship Id="rId3" Type="http://schemas.openxmlformats.org/officeDocument/2006/relationships/customXml" Target="../customXml/item3.xml" />
  <Relationship Id="rId7" Type="http://schemas.openxmlformats.org/officeDocument/2006/relationships/styles" Target="styles.xml" />
  <Relationship Id="rId12" Type="http://schemas.openxmlformats.org/officeDocument/2006/relationships/image" Target="media/image1.png" />
  <Relationship Id="rId17" Type="http://schemas.openxmlformats.org/officeDocument/2006/relationships/glossaryDocument" Target="glossary/document.xml" />
  <Relationship Id="rId2" Type="http://schemas.openxmlformats.org/officeDocument/2006/relationships/customXml" Target="../customXml/item2.xml" />
  <Relationship Id="rId16" Type="http://schemas.openxmlformats.org/officeDocument/2006/relationships/fontTable" Target="fontTable.xml" />
  <Relationship Id="rId1" Type="http://schemas.openxmlformats.org/officeDocument/2006/relationships/customXml" Target="../customXml/item1.xml" />
  <Relationship Id="rId6" Type="http://schemas.openxmlformats.org/officeDocument/2006/relationships/numbering" Target="numbering.xml" />
  <Relationship Id="rId11" Type="http://schemas.openxmlformats.org/officeDocument/2006/relationships/endnotes" Target="endnotes.xml" />
  <Relationship Id="rId5" Type="http://schemas.openxmlformats.org/officeDocument/2006/relationships/customXml" Target="../customXml/item5.xml" />
  <Relationship Id="rId15" Type="http://schemas.openxmlformats.org/officeDocument/2006/relationships/header" Target="header3.xml" />
  <Relationship Id="rId10" Type="http://schemas.openxmlformats.org/officeDocument/2006/relationships/footnotes" Target="footnotes.xml" />
  <Relationship Id="rId4" Type="http://schemas.openxmlformats.org/officeDocument/2006/relationships/customXml" Target="../customXml/item4.xml" />
  <Relationship Id="rId9" Type="http://schemas.openxmlformats.org/officeDocument/2006/relationships/webSettings" Target="webSettings.xml" />
  <Relationship Id="rId14" Type="http://schemas.openxmlformats.org/officeDocument/2006/relationships/header" Target="header2.xml" />
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895F1C-9700-4987-B866-D505522F90FD}"/>
      </w:docPartPr>
      <w:docPartBody>
        <w:p w:rsidR="00000000" w:rsidRDefault="00B025BC">
          <w:r w:rsidRPr="00A1692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5BC"/>
    <w:rsid w:val="003E382A"/>
    <w:rsid w:val="00B025BC"/>
    <w:rsid w:val="00F4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25B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B025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25BC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D33C476F8A914AA64757B82736C782" ma:contentTypeVersion="3" ma:contentTypeDescription="Create a new document." ma:contentTypeScope="" ma:versionID="64220ad047c7f330699f7dd6c0c923fb">
  <xsd:schema xmlns:xsd="http://www.w3.org/2001/XMLSchema" xmlns:xs="http://www.w3.org/2001/XMLSchema" xmlns:p="http://schemas.microsoft.com/office/2006/metadata/properties" xmlns:ns2="7ee0b953-4373-4b9a-8f95-93b7d4986271" targetNamespace="http://schemas.microsoft.com/office/2006/metadata/properties" ma:root="true" ma:fieldsID="18dc98c8e5632b2b62a2a9cabdb611be" ns2:_="">
    <xsd:import namespace="7ee0b953-4373-4b9a-8f95-93b7d49862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0b953-4373-4b9a-8f95-93b7d49862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ustomXmlPart xmlns="http://software-innovation/documentproduction">
  <view>
    <fields>
      <field datasource="PROJECT_NO" PROJECT_NO="">0000</field>
      <field datasource="PROJECT_DESCRIPTION" PROJECT_DESCRIPTION="">Project name change (Implement ProArc)</field>
      <field datasource="ORIGENTETY" ORIGENTETY="">AUS</field>
      <field datasource="DOCUMENT_NUMBER" DOCUMENT_NUMBER="">CN-000000002</field>
      <field datasource="REVISION" REVISION="">A</field>
      <field datasource="REVISION_DATE" REVISION_DATE="">27-JUN-2025</field>
      <field datasource="STATUS" STATUS="">Internally Approved</field>
      <field datasource="ISSUESTATUS" ISSUESTATUS="">Review</field>
      <field datasource="TITLE" TITLE="">Test Calculation Note</field>
      <field datasource="PACKAGE_LEAD" PACKAGE_LEAD="">Hayley Nipps, Hayley Nipps</field>
      <field datasource="DOC_RESP" DOC_RESP="">Hayley Nipps, Hayley Nipps</field>
      <field datasource="REVIEWED_BY" REVIEWED_BY=""> </field>
      <field datasource="REVIEWED_DATE" REVIEWED_DATE=""> </field>
      <field datasource="APPROVED_BY" APPROVED_BY=""> </field>
      <field datasource="APPROVED_DATE" APPROVED_DATE=""> </field>
      <field datasource="CLIENT_NAME" CLIENT_NAME="">PROENCO</field>
      <field datasource="CLIENT_DOC_NO" CLIENT_DOC_NO="">CLI-05-11-24-4</field>
      <field datasource="CLIENT_REV" CLIENT_REV="">01</field>
      <field datasource="CLIENT_ISSUE_PURP" CLIENT_ISSUE_PURP="">IFR</field>
      <field datasource="ADD_DOC_REF" ADD_DOC_REF=""> </field>
      <field datasource="PO_ID" PO_ID=""> </field>
      <field datasource="CLIENT_DISCIPLINE" CLIENT_DISCIPLINE=""> </field>
      <field datasource="CLIENT_DOC_TYPE" CLIENT_DOC_TYPE=""> </field>
      <field datasource="CLASSIFICATION" CLASSIFICATION="">CLASSIFICATION}</field>
      <field datasource="CLIENT_DEL_PLACE" CLIENT_DEL_PLACE=""> </field>
      <field datasource="LCI_CODE" LCI_CODE=""> </field>
      <field datasource="LCI_MILESTONE" LCI_MILESTONE=""> </field>
      <field datasource="CONTRACT_NO" CONTRACT_NO=""> </field>
      <field datasource="PLANT" PLANT=""> </field>
      <field datasource="CLIENT_PROJECT_CODE" CLIENT_PROJECT_CODE=""> </field>
      <field datasource="CONTRACTOR_CODE" CONTRACTOR_CODE=""> </field>
      <field datasource="CLIENT_WP" CLIENT_WP=""> </field>
      <field datasource="DELIVERY_MILESTONE" DELIVERY_MILESTONE=""> </field>
      <field datasource="AREA_CODE" AREA_CODE=""> </field>
      <field datasource="SYSTEM_CODE" SYSTEM_CODE=""> </field>
      <field datasource="REVISION_1" REVISION_1="">A</field>
      <field datasource="DOC_REV_DATE_1" DOC_REV_DATE_1="">27-JUN-2025</field>
      <field datasource="ISSUESTATUS_1" ISSUESTATUS_1="">Review</field>
      <field datasource="REVIEWED_BY_1" REVIEWED_BY_1=""> </field>
      <field datasource="REVIEWED_DATE_1" REVIEWED_DATE_1=""> </field>
      <field datasource="APPROVED_BY_1" APPROVED_BY_1=""> </field>
      <field datasource="APPROVED_DATE_1" APPROVED_DATE_1=""> </field>
      <field datasource="CLIENT_REV_1" CLIENT_REV_1="">01</field>
      <field datasource="CLIENT_ISSUE_PURP_1" CLIENT_ISSUE_PURP_1="">IFR</field>
      <field datasource="REVISION_2" REVISION_2=""> </field>
      <field datasource="DOC_REV_DATE_2" DOC_REV_DATE_2=""> </field>
      <field datasource="ISSUESTATUS_2" ISSUESTATUS_2=""> </field>
      <field datasource="REVIEWED_BY_2" REVIEWED_BY_2=""> </field>
      <field datasource="REVIEWED_DATE_2" REVIEWED_DATE_2=""> </field>
      <field datasource="APPROVED_BY_2" APPROVED_BY_2=""> </field>
      <field datasource="APPROVED_DATE_2" APPROVED_DATE_2=""> </field>
      <field datasource="CLIENT_REV_2" CLIENT_REV_2=""> </field>
      <field datasource="CLIENT_ISSUE_PURP_2" CLIENT_ISSUE_PURP_2=""> </field>
      <field datasource="REVISION_3" REVISION_3=""> </field>
      <field datasource="DOC_REV_DATE_3" DOC_REV_DATE_3=""> </field>
      <field datasource="ISSUESTATUS_3" ISSUESTATUS_3=""> </field>
      <field datasource="REVIEWED_BY_3" REVIEWED_BY_3=""> </field>
      <field datasource="REVIEWED_DATE_3" REVIEWED_DATE_3=""> </field>
      <field datasource="APPROVED_BY_3" APPROVED_BY_3=""> </field>
      <field datasource="APPROVED_DATE_3" APPROVED_DATE_3=""> </field>
      <field datasource="CLIENT_REV_3" CLIENT_REV_3=""> </field>
      <field datasource="CLIENT_ISSUE_PURP_3" CLIENT_ISSUE_PURP_3=""> </field>
      <field datasource="REVISION_4" REVISION_4=""> </field>
      <field datasource="DOC_REV_DATE_4" DOC_REV_DATE_4=""> </field>
      <field datasource="ISSUESTATUS_4" ISSUESTATUS_4=""> </field>
      <field datasource="REVIEWED_BY_4" REVIEWED_BY_4=""> </field>
      <field datasource="REVIEWED_DATE_4" REVIEWED_DATE_4=""> </field>
      <field datasource="APPROVED_BY_4" APPROVED_BY_4=""> </field>
      <field datasource="APPROVED_DATE_4" APPROVED_DATE_4=""> </field>
      <field datasource="CLIENT_REV_4" CLIENT_REV_4=""> </field>
      <field datasource="CLIENT_ISSUE_PURP_4" CLIENT_ISSUE_PURP_4=""> </field>
      <field datasource="REVISION_5" REVISION_5=""> </field>
      <field datasource="DOC_REV_DATE_5" DOC_REV_DATE_5=""> </field>
      <field datasource="ISSUESTATUS_5" ISSUESTATUS_5=""> </field>
      <field datasource="REVIEWED_BY_5" REVIEWED_BY_5=""> </field>
      <field datasource="REVIEWED_DATE_5" REVIEWED_DATE_5=""> </field>
      <field datasource="APPROVED_BY_5" APPROVED_BY_5=""> </field>
      <field datasource="APPROVED_DATE_5" APPROVED_DATE_5=""> </field>
      <field datasource="CLIENT_REV_5" CLIENT_REV_5=""> </field>
      <field datasource="CLIENT_ISSUE_PURP_5" CLIENT_ISSUE_PURP_5=""> </field>
      <field datasource="ONE" ONE=""> </field>
      <field datasource="TWO" TWO="">ADD2</field>
      <field datasource="THREE" THREE="">ADD3</field>
      <field datasource="FOUR" FOUR=""> </field>
      <field datasource="FIVE" FIVE=""> </field>
      <field datasource="SIX" SIX=""> </field>
      <field datasource="SEVEN" SEVEN=""> </field>
      <field datasource="EIGHT" EIGHT=""> </field>
      <field datasource="NINE" NINE=""> </field>
      <field datasource="TEN" TEN=""> </field>
      <field datasource="ELEVEN" ELEVEN=""> </field>
      <field datasource="TWELVE" TWELVE=""> </field>
      <field datasource="THIRTEEN" THIRTEEN=""> </field>
      <field datasource="FOURTEEN" FOURTEEN=""> </field>
      <field datasource="FIFTEEN" FIFTEEN=""> </field>
    </fields>
  </view>
</customXmlPart>
</file>

<file path=customXml/itemProps1.xml><?xml version="1.0" encoding="utf-8"?>
<ds:datastoreItem xmlns:ds="http://schemas.openxmlformats.org/officeDocument/2006/customXml" ds:itemID="{DA73C42D-B177-473E-84EA-FDEC6E07EC3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AF0781-9F18-4D74-A9CA-65CF1454C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79B3A6-6850-46C6-ACDB-335D780FE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e0b953-4373-4b9a-8f95-93b7d49862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AAE1BE-70A0-44A0-A08B-5F62E16C7C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A0FE8F4-1287-4CE6-8E5D-C73BCF8C0228}">
  <ds:schemaRefs>
    <ds:schemaRef ds:uri="http://software-innovation/documentproduc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GWF4 Development SPS Document Cover Page.dotx</Template>
  <TotalTime>2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Supplier Document Cover Page</vt:lpstr>
    </vt:vector>
  </TitlesOfParts>
  <Company>Woodside Energy Ltd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Supplier Document Cover Page</dc:title>
  <dc:subject/>
  <dc:creator>wopmld</dc:creator>
  <cp:keywords/>
  <dc:description/>
  <cp:lastModifiedBy>Ellen Elisabeth Sand</cp:lastModifiedBy>
  <cp:revision>3</cp:revision>
  <cp:lastPrinted>2009-02-24T07:20:00Z</cp:lastPrinted>
  <dcterms:created xsi:type="dcterms:W3CDTF">2025-05-28T07:29:00Z</dcterms:created>
  <dcterms:modified xsi:type="dcterms:W3CDTF">2025-05-28T07:30:00Z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0x010100AAB7F75DDCEBD04BB12D948D8F4F2B5C</vt:lpwstr>
  </property>
  <property fmtid="{D5CDD505-2E9C-101B-9397-08002B2CF9AE}" pid="3" name="MSIP_Label_f7626c75-8022-4ae3-9085-c0fde4baa27e_Enabled">
    <vt:lpwstr>true</vt:lpwstr>
  </property>
  <property fmtid="{D5CDD505-2E9C-101B-9397-08002B2CF9AE}" pid="4" name="MSIP_Label_f7626c75-8022-4ae3-9085-c0fde4baa27e_SetDate">
    <vt:lpwstr>2021-12-15T02:04:33Z</vt:lpwstr>
  </property>
  <property fmtid="{D5CDD505-2E9C-101B-9397-08002B2CF9AE}" pid="5" name="MSIP_Label_f7626c75-8022-4ae3-9085-c0fde4baa27e_Method">
    <vt:lpwstr>Privileged</vt:lpwstr>
  </property>
  <property fmtid="{D5CDD505-2E9C-101B-9397-08002B2CF9AE}" pid="6" name="MSIP_Label_f7626c75-8022-4ae3-9085-c0fde4baa27e_Name">
    <vt:lpwstr>General</vt:lpwstr>
  </property>
  <property fmtid="{D5CDD505-2E9C-101B-9397-08002B2CF9AE}" pid="7" name="MSIP_Label_f7626c75-8022-4ae3-9085-c0fde4baa27e_SiteId">
    <vt:lpwstr>a3299bba-ade6-4965-b011-bada8d1d9558</vt:lpwstr>
  </property>
  <property fmtid="{D5CDD505-2E9C-101B-9397-08002B2CF9AE}" pid="8" name="MSIP_Label_f7626c75-8022-4ae3-9085-c0fde4baa27e_ActionId">
    <vt:lpwstr>f12627dd-bf9f-429b-807b-c6e37c6c6d17</vt:lpwstr>
  </property>
  <property fmtid="{D5CDD505-2E9C-101B-9397-08002B2CF9AE}" pid="9" name="MSIP_Label_f7626c75-8022-4ae3-9085-c0fde4baa27e_ContentBits">
    <vt:lpwstr>0</vt:lpwstr>
  </property>
  <property fmtid="{D5CDD505-2E9C-101B-9397-08002B2CF9AE}" pid="10" name="_dlc_DocId">
    <vt:lpwstr>1JDESF711208-116623523-306</vt:lpwstr>
  </property>
  <property fmtid="{D5CDD505-2E9C-101B-9397-08002B2CF9AE}" pid="11" name="_dlc_DocIdItemGuid">
    <vt:lpwstr>188a14f8-6ff0-4288-862f-f4b4e0b12874</vt:lpwstr>
  </property>
  <property fmtid="{D5CDD505-2E9C-101B-9397-08002B2CF9AE}" pid="12" name="_dlc_DocIdUrl">
    <vt:lpwstr>https://woodsideenergy.sharepoint.com/sites/IPSContentProductivityServices/_layouts/15/DocIdRedir.aspx?ID=1JDESF711208-116623523-306, 1JDESF711208-116623523-306</vt:lpwstr>
  </property>
  <property fmtid="{D5CDD505-2E9C-101B-9397-08002B2CF9AE}" pid="13" name="ProjectName">
    <vt:lpwstr>Information Pack</vt:lpwstr>
  </property>
  <property fmtid="{D5CDD505-2E9C-101B-9397-08002B2CF9AE}" pid="14" name="Test">
    <vt:lpwstr/>
  </property>
  <property fmtid="{D5CDD505-2E9C-101B-9397-08002B2CF9AE}" pid="15" name="MSIP_Label_b064f6f3-ba1e-417c-b6f1-929d6caea309_Enabled">
    <vt:lpwstr>true</vt:lpwstr>
  </property>
  <property fmtid="{D5CDD505-2E9C-101B-9397-08002B2CF9AE}" pid="16" name="MSIP_Label_b064f6f3-ba1e-417c-b6f1-929d6caea309_SetDate">
    <vt:lpwstr>2025-05-28T07:29:01Z</vt:lpwstr>
  </property>
  <property fmtid="{D5CDD505-2E9C-101B-9397-08002B2CF9AE}" pid="17" name="MSIP_Label_b064f6f3-ba1e-417c-b6f1-929d6caea309_Method">
    <vt:lpwstr>Privileged</vt:lpwstr>
  </property>
  <property fmtid="{D5CDD505-2E9C-101B-9397-08002B2CF9AE}" pid="18" name="MSIP_Label_b064f6f3-ba1e-417c-b6f1-929d6caea309_Name">
    <vt:lpwstr>Internal</vt:lpwstr>
  </property>
  <property fmtid="{D5CDD505-2E9C-101B-9397-08002B2CF9AE}" pid="19" name="MSIP_Label_b064f6f3-ba1e-417c-b6f1-929d6caea309_SiteId">
    <vt:lpwstr>0804c951-93a0-405d-80e4-fa87c7551d6a</vt:lpwstr>
  </property>
  <property fmtid="{D5CDD505-2E9C-101B-9397-08002B2CF9AE}" pid="20" name="MSIP_Label_b064f6f3-ba1e-417c-b6f1-929d6caea309_ActionId">
    <vt:lpwstr>fa8b12b6-308f-4a12-a1b8-64ebc5871049</vt:lpwstr>
  </property>
  <property fmtid="{D5CDD505-2E9C-101B-9397-08002B2CF9AE}" pid="21" name="MSIP_Label_b064f6f3-ba1e-417c-b6f1-929d6caea309_ContentBits">
    <vt:lpwstr>1</vt:lpwstr>
  </property>
  <property fmtid="{D5CDD505-2E9C-101B-9397-08002B2CF9AE}" pid="22" name="PA_script_rno">
    <vt:i4>39</vt:i4>
  </property>
  <property fmtid="{D5CDD505-2E9C-101B-9397-08002B2CF9AE}" pid="23" name="PA_db_rno">
    <vt:i4>5</vt:i4>
  </property>
</Properties>
</file>